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43C89" w14:textId="77777777" w:rsidR="00B33B61" w:rsidRDefault="00B33B61" w:rsidP="00B33B6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FRENCHE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439336C0" w14:textId="77777777" w:rsidR="00B33B61" w:rsidRDefault="00B33B61" w:rsidP="00B33B6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Archer.</w:t>
      </w:r>
    </w:p>
    <w:p w14:paraId="01A83B92" w14:textId="77777777" w:rsidR="00B33B61" w:rsidRDefault="00B33B61" w:rsidP="00B33B6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E01FF05" w14:textId="77777777" w:rsidR="00B33B61" w:rsidRDefault="00B33B61" w:rsidP="00B33B6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DA13863" w14:textId="77777777" w:rsidR="00B33B61" w:rsidRDefault="00B33B61" w:rsidP="00B33B6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Harfleur under the command of Sir Hugh </w:t>
      </w:r>
    </w:p>
    <w:p w14:paraId="4CFCFD93" w14:textId="77777777" w:rsidR="00B33B61" w:rsidRDefault="00B33B61" w:rsidP="00B33B6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2098DD2A" w14:textId="77777777" w:rsidR="00B33B61" w:rsidRDefault="00B33B61" w:rsidP="00B33B61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23694D81" w14:textId="77777777" w:rsidR="00B33B61" w:rsidRDefault="00B33B61" w:rsidP="00B33B6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9CF1F03" w14:textId="77777777" w:rsidR="00B33B61" w:rsidRDefault="00B33B61" w:rsidP="00B33B6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9E58511" w14:textId="77777777" w:rsidR="00B33B61" w:rsidRDefault="00B33B61" w:rsidP="00B33B6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20 December 2022</w:t>
      </w:r>
    </w:p>
    <w:p w14:paraId="30285C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1ECD4" w14:textId="77777777" w:rsidR="00B33B61" w:rsidRDefault="00B33B61" w:rsidP="009139A6">
      <w:r>
        <w:separator/>
      </w:r>
    </w:p>
  </w:endnote>
  <w:endnote w:type="continuationSeparator" w:id="0">
    <w:p w14:paraId="7BCB0ED1" w14:textId="77777777" w:rsidR="00B33B61" w:rsidRDefault="00B33B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863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C3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60A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AD4C1" w14:textId="77777777" w:rsidR="00B33B61" w:rsidRDefault="00B33B61" w:rsidP="009139A6">
      <w:r>
        <w:separator/>
      </w:r>
    </w:p>
  </w:footnote>
  <w:footnote w:type="continuationSeparator" w:id="0">
    <w:p w14:paraId="16550F17" w14:textId="77777777" w:rsidR="00B33B61" w:rsidRDefault="00B33B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26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E58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F2B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B6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33B61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AB925"/>
  <w15:chartTrackingRefBased/>
  <w15:docId w15:val="{9E61A2A5-1705-4D57-BCEB-4669D006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B61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2024-02-29T21:20:00Z</dcterms:created>
  <dcterms:modified xsi:type="dcterms:W3CDTF">2024-02-29T21:22:00Z</dcterms:modified>
</cp:coreProperties>
</file>